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6b6c1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6b6c12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a6a2f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a6a2f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f353af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ZZ700322500392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Z7003225000254(投资者可依据该编码在中国理财网www.chinawealth.com.cn查询理财产品相关信息）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A份额：Y60129</w:t>
            </w:r>
          </w:p>
          <w:p>
            <w:pPr>
              <w:pStyle w:val="null10"/>
              <w:spacing w:lineRule="exact" w:line="200"/>
            </w:pPr>
            <w:r>
              <w:rPr>
                <w:rFonts w:ascii="方正黑体_GBK" w:hAnsi="方正黑体_GBK" w:cs="宋体" w:eastAsia="方正黑体_GBK"/>
                <w:sz w:val="18"/>
                <w:szCs w:val="18"/>
              </w:rPr>
              <w:t>B份额：Y61129</w:t>
            </w:r>
          </w:p>
          <w:p>
            <w:pPr>
              <w:pStyle w:val="null10"/>
              <w:spacing w:lineRule="exact" w:line="200"/>
            </w:pPr>
            <w:r>
              <w:rPr>
                <w:rFonts w:ascii="方正黑体_GBK" w:hAnsi="方正黑体_GBK" w:cs="宋体" w:eastAsia="方正黑体_GBK"/>
                <w:sz w:val="18"/>
                <w:szCs w:val="18"/>
              </w:rPr>
              <w:t>C份额：Y62129</w:t>
            </w:r>
          </w:p>
          <w:p>
            <w:pPr>
              <w:pStyle w:val="null10"/>
              <w:spacing w:lineRule="exact" w:line="200"/>
            </w:pPr>
            <w:r>
              <w:rPr>
                <w:rFonts w:ascii="方正黑体_GBK" w:hAnsi="方正黑体_GBK" w:cs="宋体" w:eastAsia="方正黑体_GBK"/>
                <w:sz w:val="18"/>
                <w:szCs w:val="18"/>
              </w:rPr>
              <w:t>K份额：YA60129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代发客户)、云南红塔银行股份有限公司( 颐养特供)、桂林银行股份有限公司、宁波通商银行股份有限公司、江苏镇江农村商业银行股份有限公司( 20万元起购)、江苏如皋农村商业银行股份有限公司(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财富客户（100万）)、兰州银行股份有限公司、乌鲁木齐银行股份有限公司、桂林银行股份有限公司( 分行专属客户)、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2025年08月06日—实际到期日（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珠海华润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a6a2f7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80b2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80b2c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80b2c0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80b2c0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80b2c0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80b2c0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80b2c0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80b2c0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南银理财珠联璧合鑫逸稳两年129期封闭式公募人民币理财产品</w:t>
      </w:r>
      <w:r>
        <w:rPr>
          <w:rFonts w:ascii="方正黑体_GBK" w:eastAsia="方正黑体_GBK" w:hint="eastAsia" w:hAnsi="方正黑体_GBK"/>
          <w:vanish w:val="0"/>
          <w:color w:val="3D3D3D"/>
          <w:kern w:val="0"/>
          <w:sz w:val="15"/>
          <w:szCs w:val="15"/>
        </w:rPr>
        <w:t>。</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80b2c0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80b2c0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80b2c0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80b2c0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f39d51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80b2c0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80b2c0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80b2c0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f39d51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a6a2f75"/>
        <w:keepNext w:val="0"/>
        <w:keepLines w:val="0"/>
        <w:pageBreakBefore w:val="0"/>
        <w:widowControl/>
        <w:suppressLineNumbers w:val="0"/>
        <w:suppressAutoHyphens w:val="0"/>
        <w:spacing w:line="200" w:lineRule="exact"/>
        <w:ind w:firstLineChars="200" w:firstLine="300"/>
        <w:rPr>
          <w:rStyle w:val="cf39d51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a6a2f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a6a2f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a6a2f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a6a2f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a6a2f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a6a2f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a6a2f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a6a2f7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6b6c121">
    <w:name w:val="Normal76b6c12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a775224">
    <w:name w:val="heading 18a775224"/>
    <w:basedOn w:val="76b6c12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56bc01b">
    <w:name w:val="heading 2056bc01b"/>
    <w:basedOn w:val="76b6c12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61fcdaf">
    <w:name w:val="heading 3361fcdaf"/>
    <w:basedOn w:val="76b6c12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9387765">
    <w:name w:val="Default Paragraph Fonta9387765"/>
  </w:style>
  <w:style xmlns:r="http://schemas.openxmlformats.org/officeDocument/2006/relationships" w:type="paragraph" w:styleId="803250ac">
    <w:name w:val="toc 1803250ac"/>
    <w:basedOn w:val="76b6c121"/>
    <w:autoRedefine/>
    <w:next w:val="0"/>
  </w:style>
  <w:style xmlns:r="http://schemas.openxmlformats.org/officeDocument/2006/relationships" w:type="paragraph" w:styleId="d454c913">
    <w:name w:val="toc 2d454c913"/>
    <w:basedOn w:val="76b6c121"/>
    <w:autoRedefine/>
    <w:next w:val="0"/>
    <w:pPr>
      <w:ind w:left="420"/>
    </w:pPr>
  </w:style>
  <w:style xmlns:r="http://schemas.openxmlformats.org/officeDocument/2006/relationships" w:type="paragraph" w:styleId="ffee0f9a">
    <w:name w:val="toc 3ffee0f9a"/>
    <w:basedOn w:val="76b6c121"/>
    <w:autoRedefine/>
    <w:next w:val="0"/>
    <w:pPr>
      <w:ind w:left="840"/>
    </w:pPr>
  </w:style>
  <w:style xmlns:r="http://schemas.openxmlformats.org/officeDocument/2006/relationships" w:type="paragraph" w:styleId="f43642e0">
    <w:name w:val="toc 4f43642e0"/>
    <w:basedOn w:val="76b6c121"/>
    <w:autoRedefine/>
    <w:next w:val="0"/>
    <w:pPr>
      <w:ind w:left="1260"/>
    </w:pPr>
  </w:style>
  <w:style xmlns:r="http://schemas.openxmlformats.org/officeDocument/2006/relationships" w:type="paragraph" w:styleId="2e736c4c">
    <w:name w:val="toc 52e736c4c"/>
    <w:basedOn w:val="76b6c121"/>
    <w:autoRedefine/>
    <w:next w:val="0"/>
    <w:pPr>
      <w:ind w:left="1680"/>
    </w:pPr>
  </w:style>
  <w:style xmlns:r="http://schemas.openxmlformats.org/officeDocument/2006/relationships" w:type="paragraph" w:styleId="f7b0c03d">
    <w:name w:val="headerf7b0c03d"/>
    <w:basedOn w:val="76b6c12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18a8532">
    <w:name w:val="footer118a8532"/>
    <w:basedOn w:val="76b6c121"/>
    <w:pPr>
      <w:tabs>
        <w:tab w:val="center" w:pos="4153"/>
        <w:tab w:val="right" w:pos="8307"/>
      </w:tabs>
      <w:adjustRightInd/>
      <w:snapToGrid w:val="0"/>
      <w:contextualSpacing w:val="0"/>
      <w:jc w:val="left"/>
    </w:pPr>
    <w:rPr>
      <w:sz w:val="18"/>
    </w:rPr>
  </w:style>
  <w:style xmlns:r="http://schemas.openxmlformats.org/officeDocument/2006/relationships" w:type="character" w:styleId="64f244e1">
    <w:name w:val="Strong64f244e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a6a2f75">
    <w:name w:val="Normal8a6a2f7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80faa9c">
    <w:name w:val="heading 1680faa9c"/>
    <w:basedOn w:val="8a6a2f7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dddd90e">
    <w:name w:val="heading 22dddd90e"/>
    <w:basedOn w:val="8a6a2f7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2e9a2d8">
    <w:name w:val="heading 362e9a2d8"/>
    <w:basedOn w:val="8a6a2f7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5f35e7e">
    <w:name w:val="Default Paragraph Font45f35e7e"/>
  </w:style>
  <w:style xmlns:r="http://schemas.openxmlformats.org/officeDocument/2006/relationships" w:type="paragraph" w:styleId="fd704a00">
    <w:name w:val="Normal Indentfd704a00"/>
    <w:basedOn w:val="8a6a2f75"/>
    <w:pPr>
      <w:ind w:firstLineChars="200" w:firstLine="200"/>
    </w:pPr>
  </w:style>
  <w:style xmlns:r="http://schemas.openxmlformats.org/officeDocument/2006/relationships" w:type="paragraph" w:styleId="fc2a348d">
    <w:name w:val="toc 5fc2a348d"/>
    <w:basedOn w:val="8a6a2f75"/>
    <w:next w:val="0"/>
    <w:pPr>
      <w:ind w:left="1680"/>
    </w:pPr>
  </w:style>
  <w:style xmlns:r="http://schemas.openxmlformats.org/officeDocument/2006/relationships" w:type="paragraph" w:styleId="b2da72d3">
    <w:name w:val="toc 3b2da72d3"/>
    <w:basedOn w:val="8a6a2f75"/>
    <w:next w:val="0"/>
    <w:pPr>
      <w:ind w:left="840"/>
    </w:pPr>
  </w:style>
  <w:style xmlns:r="http://schemas.openxmlformats.org/officeDocument/2006/relationships" w:type="paragraph" w:styleId="30dbb061">
    <w:name w:val="footer30dbb061"/>
    <w:basedOn w:val="8a6a2f75"/>
    <w:pPr>
      <w:tabs>
        <w:tab w:val="center" w:pos="4153"/>
        <w:tab w:val="right" w:pos="8307"/>
      </w:tabs>
      <w:adjustRightInd/>
      <w:snapToGrid w:val="0"/>
      <w:contextualSpacing w:val="0"/>
      <w:jc w:val="left"/>
    </w:pPr>
    <w:rPr>
      <w:sz w:val="18"/>
    </w:rPr>
  </w:style>
  <w:style xmlns:r="http://schemas.openxmlformats.org/officeDocument/2006/relationships" w:type="paragraph" w:styleId="0df66cb4">
    <w:name w:val="header0df66cb4"/>
    <w:basedOn w:val="8a6a2f7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20c1500">
    <w:name w:val="toc 1120c1500"/>
    <w:basedOn w:val="8a6a2f75"/>
    <w:next w:val="0"/>
  </w:style>
  <w:style xmlns:r="http://schemas.openxmlformats.org/officeDocument/2006/relationships" w:type="paragraph" w:styleId="12369622">
    <w:name w:val="toc 412369622"/>
    <w:basedOn w:val="8a6a2f75"/>
    <w:next w:val="0"/>
    <w:pPr>
      <w:ind w:left="1260"/>
    </w:pPr>
  </w:style>
  <w:style xmlns:r="http://schemas.openxmlformats.org/officeDocument/2006/relationships" w:type="paragraph" w:styleId="1143c256">
    <w:name w:val="toc 21143c256"/>
    <w:basedOn w:val="8a6a2f75"/>
    <w:next w:val="0"/>
    <w:pPr>
      <w:ind w:left="420"/>
    </w:pPr>
  </w:style>
  <w:style xmlns:r="http://schemas.openxmlformats.org/officeDocument/2006/relationships" w:type="paragraph" w:styleId="4f353af7">
    <w:name w:val="Normal (Web)4f353af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80b2c09">
    <w:name w:val="Normalf80b2c09f80b2c0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e885c1">
    <w:name w:val="heading 1cce885c1cce885c1"/>
    <w:basedOn w:val="f80b2c0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aac229b">
    <w:name w:val="heading 21aac229b1aac229b"/>
    <w:basedOn w:val="f80b2c0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4f32026">
    <w:name w:val="heading 304f3202604f32026"/>
    <w:basedOn w:val="f80b2c0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779ed39">
    <w:name w:val="Default Paragraph Font3779ed393779ed39"/>
  </w:style>
  <w:style xmlns:r="http://schemas.openxmlformats.org/officeDocument/2006/relationships" w:type="paragraph" w:customStyle="1" w:styleId="5c468c65">
    <w:name w:val="引文目录15c468c655c468c65"/>
    <w:basedOn w:val="f80b2c09"/>
    <w:next w:val="0"/>
    <w:pPr>
      <w:ind w:leftChars="200" w:left="200"/>
    </w:pPr>
  </w:style>
  <w:style xmlns:r="http://schemas.openxmlformats.org/officeDocument/2006/relationships" w:type="paragraph" w:styleId="8073843d">
    <w:name w:val="toc 58073843d8073843d"/>
    <w:basedOn w:val="f80b2c09"/>
    <w:next w:val="0"/>
    <w:pPr>
      <w:ind w:left="1680"/>
    </w:pPr>
  </w:style>
  <w:style xmlns:r="http://schemas.openxmlformats.org/officeDocument/2006/relationships" w:type="paragraph" w:styleId="a30823b3">
    <w:name w:val="toc 3a30823b3a30823b3"/>
    <w:basedOn w:val="f80b2c09"/>
    <w:next w:val="0"/>
    <w:pPr>
      <w:ind w:left="840"/>
    </w:pPr>
  </w:style>
  <w:style xmlns:r="http://schemas.openxmlformats.org/officeDocument/2006/relationships" w:type="paragraph" w:styleId="a3a32517">
    <w:name w:val="footera3a32517a3a32517"/>
    <w:basedOn w:val="f80b2c09"/>
    <w:pPr>
      <w:tabs>
        <w:tab w:val="center" w:pos="4153"/>
        <w:tab w:val="right" w:pos="8307"/>
      </w:tabs>
      <w:adjustRightInd/>
      <w:snapToGrid w:val="0"/>
      <w:contextualSpacing w:val="0"/>
      <w:jc w:val="left"/>
    </w:pPr>
    <w:rPr>
      <w:sz w:val="18"/>
    </w:rPr>
  </w:style>
  <w:style xmlns:r="http://schemas.openxmlformats.org/officeDocument/2006/relationships" w:type="paragraph" w:styleId="24469631">
    <w:name w:val="header2446963124469631"/>
    <w:basedOn w:val="f80b2c0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2f88f01">
    <w:name w:val="toc 162f88f0162f88f01"/>
    <w:basedOn w:val="f80b2c09"/>
    <w:next w:val="0"/>
  </w:style>
  <w:style xmlns:r="http://schemas.openxmlformats.org/officeDocument/2006/relationships" w:type="paragraph" w:styleId="7118dd59">
    <w:name w:val="toc 47118dd597118dd59"/>
    <w:basedOn w:val="f80b2c09"/>
    <w:next w:val="0"/>
    <w:pPr>
      <w:ind w:left="1260"/>
    </w:pPr>
  </w:style>
  <w:style xmlns:r="http://schemas.openxmlformats.org/officeDocument/2006/relationships" w:type="paragraph" w:styleId="a46f889e">
    <w:name w:val="toc 2a46f889ea46f889e"/>
    <w:basedOn w:val="f80b2c09"/>
    <w:next w:val="0"/>
    <w:pPr>
      <w:ind w:left="420"/>
    </w:pPr>
  </w:style>
  <w:style xmlns:r="http://schemas.openxmlformats.org/officeDocument/2006/relationships" w:type="paragraph" w:customStyle="1" w:styleId="cf39d518">
    <w:name w:val="列出段落1cf39d518cf39d51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