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a8ddbf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a8ddbf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a8ddbf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a8ddbf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a8ddbf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a8ddbf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a8ddbf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a8ddbf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a8ddbf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a8ddbfa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a8ddbfa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1212d6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1212d6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867d50d"/>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南银理财珠联璧合鑫逸稳两年141期封闭式公募人民币理财产品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ZZ700322500560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Z7003225000356(投资者可依据该编码在中国理财网www.chinawealth.com.cn查询理财产品相关信息）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A份额：Y60141</w:t>
            </w:r>
          </w:p>
          <w:p>
            <w:pPr>
              <w:pStyle w:val="null10"/>
              <w:spacing w:lineRule="exact" w:line="200"/>
            </w:pPr>
            <w:r>
              <w:rPr>
                <w:rFonts w:ascii="方正黑体_GBK" w:hAnsi="方正黑体_GBK" w:cs="宋体" w:eastAsia="方正黑体_GBK"/>
                <w:sz w:val="18"/>
                <w:szCs w:val="18"/>
              </w:rPr>
              <w:t>B份额：Y61141</w:t>
            </w:r>
          </w:p>
          <w:p>
            <w:pPr>
              <w:pStyle w:val="null10"/>
              <w:spacing w:lineRule="exact" w:line="200"/>
            </w:pPr>
            <w:r>
              <w:rPr>
                <w:rFonts w:ascii="方正黑体_GBK" w:hAnsi="方正黑体_GBK" w:cs="宋体" w:eastAsia="方正黑体_GBK"/>
                <w:sz w:val="18"/>
                <w:szCs w:val="18"/>
              </w:rPr>
              <w:t>C份额：Y62141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大众客户)、温州银行股份有限公司、齐商银行股份有限公司、长沙银行股份有限公司、吉林银行股份有限公司、秦皇岛银行股份有限公司、齐鲁银行股份有限公司(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C份额：徽商银行股份有限公司、杭州银行股份有限公司( 私行客户)、郑州银行股份有限公司、泰安银行股份有限公司、云南红塔银行股份有限公司(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2025年10月23日 09:00—2025年10月28日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2025年10月29日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2025年10月29日—实际到期日（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2027年11月17日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A份额：业绩比较基准为2.7%(年化)。</w:t>
            </w:r>
          </w:p>
          <w:p>
            <w:pPr>
              <w:pStyle w:val="null10"/>
              <w:spacing w:lineRule="exact" w:line="200"/>
            </w:pPr>
            <w:r>
              <w:rPr>
                <w:rFonts w:ascii="方正黑体_GBK" w:hAnsi="方正黑体_GBK" w:cs="宋体" w:eastAsia="方正黑体_GBK"/>
                <w:sz w:val="18"/>
                <w:szCs w:val="18"/>
              </w:rPr>
              <w:t>B份额：业绩比较基准为2.8%(年化)。</w:t>
            </w:r>
          </w:p>
          <w:p>
            <w:pPr>
              <w:pStyle w:val="null10"/>
              <w:spacing w:lineRule="exact" w:line="200"/>
            </w:pPr>
            <w:r>
              <w:rPr>
                <w:rFonts w:ascii="方正黑体_GBK" w:hAnsi="方正黑体_GBK" w:cs="宋体" w:eastAsia="方正黑体_GBK"/>
                <w:sz w:val="18"/>
                <w:szCs w:val="18"/>
              </w:rPr>
              <w:t>C份额：业绩比较基准为2.9%(年化)。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1212d6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d3a82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d3a820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d3a820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d3a820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d3a820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d3a820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d3a820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d3a820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南银理财珠联璧合鑫逸稳两年141期封闭式公募人民币理财产品</w:t>
      </w:r>
      <w:r>
        <w:rPr>
          <w:rFonts w:ascii="方正黑体_GBK" w:eastAsia="方正黑体_GBK" w:hint="eastAsia" w:hAnsi="方正黑体_GBK"/>
          <w:vanish w:val="0"/>
          <w:color w:val="3D3D3D"/>
          <w:kern w:val="0"/>
          <w:sz w:val="15"/>
          <w:szCs w:val="15"/>
        </w:rPr>
        <w:t>。</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d3a820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d3a820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d3a820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d3a820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29a08f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29a08f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29a08f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29a08f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29a08f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29a08f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d3a820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d3a820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d3a820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29a08f1"/>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1212d69"/>
        <w:keepNext w:val="0"/>
        <w:keepLines w:val="0"/>
        <w:pageBreakBefore w:val="0"/>
        <w:widowControl/>
        <w:suppressLineNumbers w:val="0"/>
        <w:suppressAutoHyphens w:val="0"/>
        <w:spacing w:line="200" w:lineRule="exact"/>
        <w:ind w:firstLineChars="200" w:firstLine="300"/>
        <w:rPr>
          <w:rStyle w:val="c29a08f1"/>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1212d6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1212d6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1212d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1212d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1212d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1212d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1212d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1212d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1212d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1212d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1212d6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1212d6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1212d6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1212d6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1212d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1212d6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a8ddbfa2">
    <w:name w:val="Normala8ddbfa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60be877">
    <w:name w:val="heading 1f60be877"/>
    <w:basedOn w:val="a8ddbfa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17b2c9b">
    <w:name w:val="heading 2217b2c9b"/>
    <w:basedOn w:val="a8ddbfa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2eccf80">
    <w:name w:val="heading 3b2eccf80"/>
    <w:basedOn w:val="a8ddbfa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4e264b1">
    <w:name w:val="Default Paragraph Font84e264b1"/>
  </w:style>
  <w:style xmlns:r="http://schemas.openxmlformats.org/officeDocument/2006/relationships" w:type="paragraph" w:styleId="4fcaecf2">
    <w:name w:val="toc 14fcaecf2"/>
    <w:basedOn w:val="a8ddbfa2"/>
    <w:autoRedefine/>
    <w:next w:val="0"/>
  </w:style>
  <w:style xmlns:r="http://schemas.openxmlformats.org/officeDocument/2006/relationships" w:type="paragraph" w:styleId="10f4f492">
    <w:name w:val="toc 210f4f492"/>
    <w:basedOn w:val="a8ddbfa2"/>
    <w:autoRedefine/>
    <w:next w:val="0"/>
    <w:pPr>
      <w:ind w:left="420"/>
    </w:pPr>
  </w:style>
  <w:style xmlns:r="http://schemas.openxmlformats.org/officeDocument/2006/relationships" w:type="paragraph" w:styleId="2028922e">
    <w:name w:val="toc 32028922e"/>
    <w:basedOn w:val="a8ddbfa2"/>
    <w:autoRedefine/>
    <w:next w:val="0"/>
    <w:pPr>
      <w:ind w:left="840"/>
    </w:pPr>
  </w:style>
  <w:style xmlns:r="http://schemas.openxmlformats.org/officeDocument/2006/relationships" w:type="paragraph" w:styleId="e47d35e9">
    <w:name w:val="toc 4e47d35e9"/>
    <w:basedOn w:val="a8ddbfa2"/>
    <w:autoRedefine/>
    <w:next w:val="0"/>
    <w:pPr>
      <w:ind w:left="1260"/>
    </w:pPr>
  </w:style>
  <w:style xmlns:r="http://schemas.openxmlformats.org/officeDocument/2006/relationships" w:type="paragraph" w:styleId="f3449d0b">
    <w:name w:val="toc 5f3449d0b"/>
    <w:basedOn w:val="a8ddbfa2"/>
    <w:autoRedefine/>
    <w:next w:val="0"/>
    <w:pPr>
      <w:ind w:left="1680"/>
    </w:pPr>
  </w:style>
  <w:style xmlns:r="http://schemas.openxmlformats.org/officeDocument/2006/relationships" w:type="paragraph" w:styleId="6b4384ae">
    <w:name w:val="header6b4384ae"/>
    <w:basedOn w:val="a8ddbfa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634ceef">
    <w:name w:val="footer6634ceef"/>
    <w:basedOn w:val="a8ddbfa2"/>
    <w:pPr>
      <w:tabs>
        <w:tab w:val="center" w:pos="4153"/>
        <w:tab w:val="right" w:pos="8307"/>
      </w:tabs>
      <w:adjustRightInd/>
      <w:snapToGrid w:val="0"/>
      <w:contextualSpacing w:val="0"/>
      <w:jc w:val="left"/>
    </w:pPr>
    <w:rPr>
      <w:sz w:val="18"/>
    </w:rPr>
  </w:style>
  <w:style xmlns:r="http://schemas.openxmlformats.org/officeDocument/2006/relationships" w:type="character" w:styleId="4a1f9f86">
    <w:name w:val="Strong4a1f9f8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1212d69">
    <w:name w:val="Normalc1212d6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5d84881">
    <w:name w:val="heading 105d84881"/>
    <w:basedOn w:val="c1212d6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4d743a6">
    <w:name w:val="heading 264d743a6"/>
    <w:basedOn w:val="c1212d6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8e73e5d">
    <w:name w:val="heading 3e8e73e5d"/>
    <w:basedOn w:val="c1212d6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0e31282">
    <w:name w:val="Default Paragraph Fonte0e31282"/>
  </w:style>
  <w:style xmlns:r="http://schemas.openxmlformats.org/officeDocument/2006/relationships" w:type="paragraph" w:styleId="6ee0d8a8">
    <w:name w:val="Normal Indent6ee0d8a8"/>
    <w:basedOn w:val="c1212d69"/>
    <w:pPr>
      <w:ind w:firstLineChars="200" w:firstLine="200"/>
    </w:pPr>
  </w:style>
  <w:style xmlns:r="http://schemas.openxmlformats.org/officeDocument/2006/relationships" w:type="paragraph" w:styleId="aeade678">
    <w:name w:val="toc 5aeade678"/>
    <w:basedOn w:val="c1212d69"/>
    <w:next w:val="0"/>
    <w:pPr>
      <w:ind w:left="1680"/>
    </w:pPr>
  </w:style>
  <w:style xmlns:r="http://schemas.openxmlformats.org/officeDocument/2006/relationships" w:type="paragraph" w:styleId="67e0ba75">
    <w:name w:val="toc 367e0ba75"/>
    <w:basedOn w:val="c1212d69"/>
    <w:next w:val="0"/>
    <w:pPr>
      <w:ind w:left="840"/>
    </w:pPr>
  </w:style>
  <w:style xmlns:r="http://schemas.openxmlformats.org/officeDocument/2006/relationships" w:type="paragraph" w:styleId="f779cf59">
    <w:name w:val="footerf779cf59"/>
    <w:basedOn w:val="c1212d69"/>
    <w:pPr>
      <w:tabs>
        <w:tab w:val="center" w:pos="4153"/>
        <w:tab w:val="right" w:pos="8307"/>
      </w:tabs>
      <w:adjustRightInd/>
      <w:snapToGrid w:val="0"/>
      <w:contextualSpacing w:val="0"/>
      <w:jc w:val="left"/>
    </w:pPr>
    <w:rPr>
      <w:sz w:val="18"/>
    </w:rPr>
  </w:style>
  <w:style xmlns:r="http://schemas.openxmlformats.org/officeDocument/2006/relationships" w:type="paragraph" w:styleId="f0c8edea">
    <w:name w:val="headerf0c8edea"/>
    <w:basedOn w:val="c1212d6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b8e04d3">
    <w:name w:val="toc 1ab8e04d3"/>
    <w:basedOn w:val="c1212d69"/>
    <w:next w:val="0"/>
  </w:style>
  <w:style xmlns:r="http://schemas.openxmlformats.org/officeDocument/2006/relationships" w:type="paragraph" w:styleId="804e043f">
    <w:name w:val="toc 4804e043f"/>
    <w:basedOn w:val="c1212d69"/>
    <w:next w:val="0"/>
    <w:pPr>
      <w:ind w:left="1260"/>
    </w:pPr>
  </w:style>
  <w:style xmlns:r="http://schemas.openxmlformats.org/officeDocument/2006/relationships" w:type="paragraph" w:styleId="fb68c798">
    <w:name w:val="toc 2fb68c798"/>
    <w:basedOn w:val="c1212d69"/>
    <w:next w:val="0"/>
    <w:pPr>
      <w:ind w:left="420"/>
    </w:pPr>
  </w:style>
  <w:style xmlns:r="http://schemas.openxmlformats.org/officeDocument/2006/relationships" w:type="paragraph" w:styleId="7867d50d">
    <w:name w:val="Normal (Web)7867d50d"/>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d3a8201">
    <w:name w:val="Normal0d3a82010d3a820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81af9b1">
    <w:name w:val="heading 1881af9b1881af9b1"/>
    <w:basedOn w:val="0d3a820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51a0712">
    <w:name w:val="heading 2751a0712751a0712"/>
    <w:basedOn w:val="0d3a820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8473aeb">
    <w:name w:val="heading 3b8473aebb8473aeb"/>
    <w:basedOn w:val="0d3a820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6b273ac">
    <w:name w:val="Default Paragraph Fontd6b273acd6b273ac"/>
  </w:style>
  <w:style xmlns:r="http://schemas.openxmlformats.org/officeDocument/2006/relationships" w:type="paragraph" w:customStyle="1" w:styleId="3aa9dd1d">
    <w:name w:val="引文目录13aa9dd1d3aa9dd1d"/>
    <w:basedOn w:val="0d3a8201"/>
    <w:next w:val="0"/>
    <w:pPr>
      <w:ind w:leftChars="200" w:left="200"/>
    </w:pPr>
  </w:style>
  <w:style xmlns:r="http://schemas.openxmlformats.org/officeDocument/2006/relationships" w:type="paragraph" w:styleId="eaf63a44">
    <w:name w:val="toc 5eaf63a44eaf63a44"/>
    <w:basedOn w:val="0d3a8201"/>
    <w:next w:val="0"/>
    <w:pPr>
      <w:ind w:left="1680"/>
    </w:pPr>
  </w:style>
  <w:style xmlns:r="http://schemas.openxmlformats.org/officeDocument/2006/relationships" w:type="paragraph" w:styleId="e97f2438">
    <w:name w:val="toc 3e97f2438e97f2438"/>
    <w:basedOn w:val="0d3a8201"/>
    <w:next w:val="0"/>
    <w:pPr>
      <w:ind w:left="840"/>
    </w:pPr>
  </w:style>
  <w:style xmlns:r="http://schemas.openxmlformats.org/officeDocument/2006/relationships" w:type="paragraph" w:styleId="4d450635">
    <w:name w:val="footer4d4506354d450635"/>
    <w:basedOn w:val="0d3a8201"/>
    <w:pPr>
      <w:tabs>
        <w:tab w:val="center" w:pos="4153"/>
        <w:tab w:val="right" w:pos="8307"/>
      </w:tabs>
      <w:adjustRightInd/>
      <w:snapToGrid w:val="0"/>
      <w:contextualSpacing w:val="0"/>
      <w:jc w:val="left"/>
    </w:pPr>
    <w:rPr>
      <w:sz w:val="18"/>
    </w:rPr>
  </w:style>
  <w:style xmlns:r="http://schemas.openxmlformats.org/officeDocument/2006/relationships" w:type="paragraph" w:styleId="aee01650">
    <w:name w:val="headeraee01650aee01650"/>
    <w:basedOn w:val="0d3a820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503db38">
    <w:name w:val="toc 11503db381503db38"/>
    <w:basedOn w:val="0d3a8201"/>
    <w:next w:val="0"/>
  </w:style>
  <w:style xmlns:r="http://schemas.openxmlformats.org/officeDocument/2006/relationships" w:type="paragraph" w:styleId="3c7f0d7f">
    <w:name w:val="toc 43c7f0d7f3c7f0d7f"/>
    <w:basedOn w:val="0d3a8201"/>
    <w:next w:val="0"/>
    <w:pPr>
      <w:ind w:left="1260"/>
    </w:pPr>
  </w:style>
  <w:style xmlns:r="http://schemas.openxmlformats.org/officeDocument/2006/relationships" w:type="paragraph" w:styleId="8870e78b">
    <w:name w:val="toc 28870e78b8870e78b"/>
    <w:basedOn w:val="0d3a8201"/>
    <w:next w:val="0"/>
    <w:pPr>
      <w:ind w:left="420"/>
    </w:pPr>
  </w:style>
  <w:style xmlns:r="http://schemas.openxmlformats.org/officeDocument/2006/relationships" w:type="paragraph" w:customStyle="1" w:styleId="c29a08f1">
    <w:name w:val="列出段落1c29a08f1c29a08f1"/>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