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0b1abc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0b1abc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0b1abc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196天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0b1abc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0b1abc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0b1abc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0b1abc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0b1abc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0b1abc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0b1abc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0b1abc5e"/>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1b122920"/>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1b122920"/>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235f34b9"/>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南银理财珠联璧合鑫逸稳半年148期封闭式公募人民币理财产品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ZZ700322500558</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Z7003225000357(投资者可依据该编码在中国理财网www.chinawealth.com.cn查询理财产品相关信息）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A份额：Y70148</w:t>
            </w:r>
          </w:p>
          <w:p>
            <w:pPr>
              <w:pStyle w:val="null10"/>
              <w:spacing w:lineRule="exact" w:line="200"/>
            </w:pPr>
            <w:r>
              <w:rPr>
                <w:rFonts w:ascii="方正黑体_GBK" w:hAnsi="方正黑体_GBK" w:cs="宋体" w:eastAsia="方正黑体_GBK"/>
                <w:sz w:val="18"/>
                <w:szCs w:val="18"/>
              </w:rPr>
              <w:t>B份额：Y71148</w:t>
            </w:r>
          </w:p>
          <w:p>
            <w:pPr>
              <w:pStyle w:val="null10"/>
              <w:spacing w:lineRule="exact" w:line="200"/>
            </w:pPr>
            <w:r>
              <w:rPr>
                <w:rFonts w:ascii="方正黑体_GBK" w:hAnsi="方正黑体_GBK" w:cs="宋体" w:eastAsia="方正黑体_GBK"/>
                <w:sz w:val="18"/>
                <w:szCs w:val="18"/>
              </w:rPr>
              <w:t>C份额：Y72148</w:t>
            </w:r>
          </w:p>
          <w:p>
            <w:pPr>
              <w:pStyle w:val="null10"/>
              <w:spacing w:lineRule="exact" w:line="200"/>
            </w:pPr>
            <w:r>
              <w:rPr>
                <w:rFonts w:ascii="方正黑体_GBK" w:hAnsi="方正黑体_GBK" w:cs="宋体" w:eastAsia="方正黑体_GBK"/>
                <w:sz w:val="18"/>
                <w:szCs w:val="18"/>
              </w:rPr>
              <w:t>D份额：Y73148</w:t>
            </w:r>
          </w:p>
          <w:p>
            <w:pPr>
              <w:pStyle w:val="null10"/>
              <w:spacing w:lineRule="exact" w:line="200"/>
            </w:pPr>
            <w:r>
              <w:rPr>
                <w:rFonts w:ascii="方正黑体_GBK" w:hAnsi="方正黑体_GBK" w:cs="宋体" w:eastAsia="方正黑体_GBK"/>
                <w:sz w:val="18"/>
                <w:szCs w:val="18"/>
              </w:rPr>
              <w:t>F份额：Y75148</w:t>
            </w:r>
          </w:p>
          <w:p>
            <w:pPr>
              <w:pStyle w:val="null10"/>
              <w:spacing w:lineRule="exact" w:line="200"/>
            </w:pPr>
            <w:r>
              <w:rPr>
                <w:rFonts w:ascii="方正黑体_GBK" w:hAnsi="方正黑体_GBK" w:cs="宋体" w:eastAsia="方正黑体_GBK"/>
                <w:sz w:val="18"/>
                <w:szCs w:val="18"/>
              </w:rPr>
              <w:t>G份额：Y76148</w:t>
            </w:r>
          </w:p>
          <w:p>
            <w:pPr>
              <w:pStyle w:val="null10"/>
              <w:spacing w:lineRule="exact" w:line="200"/>
            </w:pPr>
            <w:r>
              <w:rPr>
                <w:rFonts w:ascii="方正黑体_GBK" w:hAnsi="方正黑体_GBK" w:cs="宋体" w:eastAsia="方正黑体_GBK"/>
                <w:sz w:val="18"/>
                <w:szCs w:val="18"/>
              </w:rPr>
              <w:t>H份额：Y77148</w:t>
            </w:r>
          </w:p>
          <w:p>
            <w:pPr>
              <w:pStyle w:val="null10"/>
              <w:spacing w:lineRule="exact" w:line="200"/>
            </w:pPr>
            <w:r>
              <w:rPr>
                <w:rFonts w:ascii="方正黑体_GBK" w:hAnsi="方正黑体_GBK" w:cs="宋体" w:eastAsia="方正黑体_GBK"/>
                <w:sz w:val="18"/>
                <w:szCs w:val="18"/>
              </w:rPr>
              <w:t>J份额：Y79148</w:t>
            </w:r>
          </w:p>
          <w:p>
            <w:pPr>
              <w:pStyle w:val="null10"/>
              <w:spacing w:lineRule="exact" w:line="200"/>
            </w:pPr>
            <w:r>
              <w:rPr>
                <w:rFonts w:ascii="方正黑体_GBK" w:hAnsi="方正黑体_GBK" w:cs="宋体" w:eastAsia="方正黑体_GBK"/>
                <w:sz w:val="18"/>
                <w:szCs w:val="18"/>
              </w:rPr>
              <w:t>L份额：YB70148</w:t>
            </w:r>
          </w:p>
          <w:p>
            <w:pPr>
              <w:pStyle w:val="null10"/>
              <w:spacing w:lineRule="exact" w:line="200"/>
            </w:pPr>
            <w:r>
              <w:rPr>
                <w:rFonts w:ascii="方正黑体_GBK" w:hAnsi="方正黑体_GBK" w:cs="宋体" w:eastAsia="方正黑体_GBK"/>
                <w:sz w:val="18"/>
                <w:szCs w:val="18"/>
              </w:rPr>
              <w:t>M份额：YC70148</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除B、C、D、F、G、H、J、L、M份额以外的所有客户（详见“销售机构”条款）。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)、青岛银行股份有限公司( 私行客户)、徽商银行股份有限公司( 大众客群)、杭州银行股份有限公司( 大众客群)、温州银行股份有限公司、江苏张家港农村商业银行股份有限公司( 所有客户)、烟台银行股份有限公司(工会卡 )、浙江民泰商业银行股份有限公司、广州银行股份有限公司、江苏常熟农村商业银行股份有限公司(专属客户)、江苏苏州农村商业银行股份有限公司( 专属客户)、江苏江南农村商业银行股份有限公司(财富客户)、秦皇岛银行股份有限公司、齐鲁银行股份有限公司(政务服务中心支行开业专享)、甘肃银行股份有限公司、台州银行股份有限公司(普通客群)、天津农村商业银行股份有限公司(滨海分行专属)、云南红塔银行股份有限公司( 代发客户)、中原银行股份有限公司(县域客群专属)、桂林银行股份有限公司(常规客户)、石嘴山银行股份有限公司( 分行特供)、江苏淮安农村商业银行股份有限公司( 财富客户)、江苏镇江农村商业银行股份有限公司( 20万元起购)、江苏如皋农村商业银行股份有限公司(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财富客群)、江苏紫金农村商业银行股份有限公司、江苏沛县农村商业银行股份有限公司、江苏仪征农村商业银行股份有限公司(20万元起购 )、江苏海安农村商业银行股份有限公司。</w:t>
            </w:r>
          </w:p>
          <w:p>
            <w:pPr>
              <w:pStyle w:val="null10"/>
              <w:spacing w:lineRule="exact" w:line="200"/>
            </w:pPr>
            <w:r>
              <w:rPr>
                <w:rFonts w:ascii="方正黑体_GBK" w:hAnsi="方正黑体_GBK" w:cs="宋体" w:eastAsia="方正黑体_GBK"/>
                <w:sz w:val="18"/>
                <w:szCs w:val="18"/>
              </w:rPr>
              <w:t>C份额：徽商银行股份有限公司(特定分行专享)、杭州银行股份有限公司( 私行客群)、四川天府银行股份有限公司( 新客新资金客户)、江苏张家港农村商业银行股份有限公司(特定客户)、烟台银行股份有限公司（特邀客户）、江苏江南农村商业银行股份有限公司(私享客户)、蒙商银行股份有限公司(特邀客户)、郑州银行股份有限公司、吉林银行股份有限公司、日照银行股份有限公司、泰安银行股份有限公司、齐鲁银行股份有限公司（特邀客户）、台州银行股份有限公司( 新客专享)、天津农村商业银行股份有限公司(军人客户)、山西银行股份有限公司(10万元起购)、云南红塔银行股份有限公司( 财富客户)、兰州银行股份有限公司、富邦华一银行有限公司、桂林银行股份有限公司( 特供客户)、江苏泰兴农村商业银行股份有限公司、江苏响水农村商业银行股份有限公司(起点金额50万)、江苏靖江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仪征农村商业银行股份有限公司(50万元起购 )。</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 新客户)。</w:t>
            </w:r>
          </w:p>
          <w:p>
            <w:pPr>
              <w:pStyle w:val="null10"/>
              <w:spacing w:lineRule="exact" w:line="200"/>
            </w:pPr>
            <w:r>
              <w:rPr>
                <w:rFonts w:ascii="方正黑体_GBK" w:hAnsi="方正黑体_GBK" w:cs="宋体" w:eastAsia="方正黑体_GBK"/>
                <w:sz w:val="18"/>
                <w:szCs w:val="18"/>
              </w:rPr>
              <w:t>H份额：广发银行股份有限公司所有个人客户。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L份额：江苏江南农村商业银行股份有限公司(高净值客户专属份额)、天津农村商业银行股份有限公司( 私行客群)、江苏扬州农村商业银行股份有限公司( 公司客户)。</w:t>
            </w:r>
          </w:p>
          <w:p>
            <w:pPr>
              <w:pStyle w:val="null10"/>
              <w:spacing w:lineRule="exact" w:line="200"/>
            </w:pPr>
            <w:r>
              <w:rPr>
                <w:rFonts w:ascii="方正黑体_GBK" w:hAnsi="方正黑体_GBK" w:cs="宋体" w:eastAsia="方正黑体_GBK"/>
                <w:sz w:val="18"/>
                <w:szCs w:val="18"/>
              </w:rPr>
              <w:t>M份额：徽商银行股份有限公司（合肥分行新华学院客群）。</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A份额/B份额/C份额/D份额/F份额/G份额/J份额/L份额/M份额：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H份额：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A份额/B份额/C份额/D份额/F份额/G份额/H份额/J份额/L份额/M份额：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2025年10月23日 09:00—2025年10月28日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2025年10月29日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2025年10月29日—实际到期日（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196天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2026年05月13日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A份额：业绩比较基准为2.13%(年化)。</w:t>
            </w:r>
          </w:p>
          <w:p>
            <w:pPr>
              <w:pStyle w:val="null10"/>
              <w:spacing w:lineRule="exact" w:line="200"/>
            </w:pPr>
            <w:r>
              <w:rPr>
                <w:rFonts w:ascii="方正黑体_GBK" w:hAnsi="方正黑体_GBK" w:cs="宋体" w:eastAsia="方正黑体_GBK"/>
                <w:sz w:val="18"/>
                <w:szCs w:val="18"/>
              </w:rPr>
              <w:t>B份额：业绩比较基准为2.23%(年化)。</w:t>
            </w:r>
          </w:p>
          <w:p>
            <w:pPr>
              <w:pStyle w:val="null10"/>
              <w:spacing w:lineRule="exact" w:line="200"/>
            </w:pPr>
            <w:r>
              <w:rPr>
                <w:rFonts w:ascii="方正黑体_GBK" w:hAnsi="方正黑体_GBK" w:cs="宋体" w:eastAsia="方正黑体_GBK"/>
                <w:sz w:val="18"/>
                <w:szCs w:val="18"/>
              </w:rPr>
              <w:t>C份额：业绩比较基准为2.33%(年化)。</w:t>
            </w:r>
          </w:p>
          <w:p>
            <w:pPr>
              <w:pStyle w:val="null10"/>
              <w:spacing w:lineRule="exact" w:line="200"/>
            </w:pPr>
            <w:r>
              <w:rPr>
                <w:rFonts w:ascii="方正黑体_GBK" w:hAnsi="方正黑体_GBK" w:cs="宋体" w:eastAsia="方正黑体_GBK"/>
                <w:sz w:val="18"/>
                <w:szCs w:val="18"/>
              </w:rPr>
              <w:t>D份额：业绩比较基准为2.43%(年化)。</w:t>
            </w:r>
          </w:p>
          <w:p>
            <w:pPr>
              <w:pStyle w:val="null10"/>
              <w:spacing w:lineRule="exact" w:line="200"/>
            </w:pPr>
            <w:r>
              <w:rPr>
                <w:rFonts w:ascii="方正黑体_GBK" w:hAnsi="方正黑体_GBK" w:cs="宋体" w:eastAsia="方正黑体_GBK"/>
                <w:sz w:val="18"/>
                <w:szCs w:val="18"/>
              </w:rPr>
              <w:t>F份额：业绩比较基准为2.18%(年化)。</w:t>
            </w:r>
          </w:p>
          <w:p>
            <w:pPr>
              <w:pStyle w:val="null10"/>
              <w:spacing w:lineRule="exact" w:line="200"/>
            </w:pPr>
            <w:r>
              <w:rPr>
                <w:rFonts w:ascii="方正黑体_GBK" w:hAnsi="方正黑体_GBK" w:cs="宋体" w:eastAsia="方正黑体_GBK"/>
                <w:sz w:val="18"/>
                <w:szCs w:val="18"/>
              </w:rPr>
              <w:t>G份额：业绩比较基准为2.23%(年化)。</w:t>
            </w:r>
          </w:p>
          <w:p>
            <w:pPr>
              <w:pStyle w:val="null10"/>
              <w:spacing w:lineRule="exact" w:line="200"/>
            </w:pPr>
            <w:r>
              <w:rPr>
                <w:rFonts w:ascii="方正黑体_GBK" w:hAnsi="方正黑体_GBK" w:cs="宋体" w:eastAsia="方正黑体_GBK"/>
                <w:sz w:val="18"/>
                <w:szCs w:val="18"/>
              </w:rPr>
              <w:t>H份额：业绩比较基准为2.23%(年化)。</w:t>
            </w:r>
          </w:p>
          <w:p>
            <w:pPr>
              <w:pStyle w:val="null10"/>
              <w:spacing w:lineRule="exact" w:line="200"/>
            </w:pPr>
            <w:r>
              <w:rPr>
                <w:rFonts w:ascii="方正黑体_GBK" w:hAnsi="方正黑体_GBK" w:cs="宋体" w:eastAsia="方正黑体_GBK"/>
                <w:sz w:val="18"/>
                <w:szCs w:val="18"/>
              </w:rPr>
              <w:t>J份额：业绩比较基准为2.13%(年化)。</w:t>
            </w:r>
          </w:p>
          <w:p>
            <w:pPr>
              <w:pStyle w:val="null10"/>
              <w:spacing w:lineRule="exact" w:line="200"/>
            </w:pPr>
            <w:r>
              <w:rPr>
                <w:rFonts w:ascii="方正黑体_GBK" w:hAnsi="方正黑体_GBK" w:cs="宋体" w:eastAsia="方正黑体_GBK"/>
                <w:sz w:val="18"/>
                <w:szCs w:val="18"/>
              </w:rPr>
              <w:t>L份额：业绩比较基准为2.38%(年化)。</w:t>
            </w:r>
          </w:p>
          <w:p>
            <w:pPr>
              <w:pStyle w:val="null10"/>
              <w:spacing w:lineRule="exact" w:line="200"/>
            </w:pPr>
            <w:r>
              <w:rPr>
                <w:rFonts w:ascii="方正黑体_GBK" w:hAnsi="方正黑体_GBK" w:cs="宋体" w:eastAsia="方正黑体_GBK"/>
                <w:sz w:val="18"/>
                <w:szCs w:val="18"/>
              </w:rPr>
              <w:t>M份额：业绩比较基准为2.28%(年化)。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H份额：销售费年化0.15%</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M份额：销售费年化0.15%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A份额：固定管理费年化0.18%</w:t>
            </w:r>
          </w:p>
          <w:p>
            <w:pPr>
              <w:pStyle w:val="null10"/>
              <w:spacing w:lineRule="exact" w:line="200"/>
            </w:pPr>
            <w:r>
              <w:rPr>
                <w:rFonts w:ascii="方正黑体_GBK" w:hAnsi="方正黑体_GBK" w:cs="宋体" w:eastAsia="方正黑体_GBK"/>
                <w:sz w:val="18"/>
                <w:b/>
                <w:szCs w:val="18"/>
              </w:rPr>
              <w:t>B份额：固定管理费年化0.13%</w:t>
            </w:r>
          </w:p>
          <w:p>
            <w:pPr>
              <w:pStyle w:val="null10"/>
              <w:spacing w:lineRule="exact" w:line="200"/>
            </w:pPr>
            <w:r>
              <w:rPr>
                <w:rFonts w:ascii="方正黑体_GBK" w:hAnsi="方正黑体_GBK" w:cs="宋体" w:eastAsia="方正黑体_GBK"/>
                <w:sz w:val="18"/>
                <w:b/>
                <w:szCs w:val="18"/>
              </w:rPr>
              <w:t>C份额：固定管理费年化0.13%</w:t>
            </w:r>
          </w:p>
          <w:p>
            <w:pPr>
              <w:pStyle w:val="null10"/>
              <w:spacing w:lineRule="exact" w:line="200"/>
            </w:pPr>
            <w:r>
              <w:rPr>
                <w:rFonts w:ascii="方正黑体_GBK" w:hAnsi="方正黑体_GBK" w:cs="宋体" w:eastAsia="方正黑体_GBK"/>
                <w:sz w:val="18"/>
                <w:b/>
                <w:szCs w:val="18"/>
              </w:rPr>
              <w:t>D份额：固定管理费年化0.08%</w:t>
            </w:r>
          </w:p>
          <w:p>
            <w:pPr>
              <w:pStyle w:val="null10"/>
              <w:spacing w:lineRule="exact" w:line="200"/>
            </w:pPr>
            <w:r>
              <w:rPr>
                <w:rFonts w:ascii="方正黑体_GBK" w:hAnsi="方正黑体_GBK" w:cs="宋体" w:eastAsia="方正黑体_GBK"/>
                <w:sz w:val="18"/>
                <w:b/>
                <w:szCs w:val="18"/>
              </w:rPr>
              <w:t>F份额：固定管理费年化0.08%</w:t>
            </w:r>
          </w:p>
          <w:p>
            <w:pPr>
              <w:pStyle w:val="null10"/>
              <w:spacing w:lineRule="exact" w:line="200"/>
            </w:pPr>
            <w:r>
              <w:rPr>
                <w:rFonts w:ascii="方正黑体_GBK" w:hAnsi="方正黑体_GBK" w:cs="宋体" w:eastAsia="方正黑体_GBK"/>
                <w:sz w:val="18"/>
                <w:b/>
                <w:szCs w:val="18"/>
              </w:rPr>
              <w:t>G份额：固定管理费年化0.08%</w:t>
            </w:r>
          </w:p>
          <w:p>
            <w:pPr>
              <w:pStyle w:val="null10"/>
              <w:spacing w:lineRule="exact" w:line="200"/>
            </w:pPr>
            <w:r>
              <w:rPr>
                <w:rFonts w:ascii="方正黑体_GBK" w:hAnsi="方正黑体_GBK" w:cs="宋体" w:eastAsia="方正黑体_GBK"/>
                <w:sz w:val="18"/>
                <w:b/>
                <w:szCs w:val="18"/>
              </w:rPr>
              <w:t>H份额：固定管理费年化0.13%</w:t>
            </w:r>
          </w:p>
          <w:p>
            <w:pPr>
              <w:pStyle w:val="null10"/>
              <w:spacing w:lineRule="exact" w:line="200"/>
            </w:pPr>
            <w:r>
              <w:rPr>
                <w:rFonts w:ascii="方正黑体_GBK" w:hAnsi="方正黑体_GBK" w:cs="宋体" w:eastAsia="方正黑体_GBK"/>
                <w:sz w:val="18"/>
                <w:b/>
                <w:szCs w:val="18"/>
              </w:rPr>
              <w:t>J份额：固定管理费年化0.18%</w:t>
            </w:r>
          </w:p>
          <w:p>
            <w:pPr>
              <w:pStyle w:val="null10"/>
              <w:spacing w:lineRule="exact" w:line="200"/>
            </w:pPr>
            <w:r>
              <w:rPr>
                <w:rFonts w:ascii="方正黑体_GBK" w:hAnsi="方正黑体_GBK" w:cs="宋体" w:eastAsia="方正黑体_GBK"/>
                <w:sz w:val="18"/>
                <w:b/>
                <w:szCs w:val="18"/>
              </w:rPr>
              <w:t>L份额：固定管理费年化0.08%</w:t>
            </w:r>
          </w:p>
          <w:p>
            <w:pPr>
              <w:pStyle w:val="null10"/>
              <w:spacing w:lineRule="exact" w:line="200"/>
            </w:pPr>
            <w:r>
              <w:rPr>
                <w:rFonts w:ascii="方正黑体_GBK" w:hAnsi="方正黑体_GBK" w:cs="宋体" w:eastAsia="方正黑体_GBK"/>
                <w:sz w:val="18"/>
                <w:b/>
                <w:szCs w:val="18"/>
              </w:rPr>
              <w:t>M份额：固定管理费年化0.08%</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A份额：到期兑付时，当期产品投资的实际资产组合收益（扣除销售费、固定管理费、托管费等相关费用）超过2.13%（年化，即产品该份额对应的业绩报酬计提基准）时，超过部分管理人将按60%收取业绩报酬。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B份额：到期兑付时，当期产品投资的实际资产组合收益（扣除销售费、固定管理费、托管费等相关费用）超过2.23%（年化，即产品该份额对应的业绩报酬计提基准）时，超过部分管理人将按60%收取业绩报酬。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C份额：到期兑付时，当期产品投资的实际资产组合收益（扣除销售费、固定管理费、托管费等相关费用）超过2.33%（年化，即产品该份额对应的业绩报酬计提基准）时，超过部分管理人将按60%收取业绩报酬。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D份额：到期兑付时，当期产品投资的实际资产组合收益（扣除销售费、固定管理费、托管费等相关费用）超过2.43%（年化，即产品该份额对应的业绩报酬计提基准）时，超过部分管理人将按60%收取业绩报酬。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F份额：到期兑付时，当期产品投资的实际资产组合收益（扣除销售费、固定管理费、托管费等相关费用）超过2.18%（年化，即产品该份额对应的业绩报酬计提基准）时，超过部分管理人将按60%收取业绩报酬。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G份额：到期兑付时，当期产品投资的实际资产组合收益（扣除销售费、固定管理费、托管费等相关费用）超过2.23%（年化，即产品该份额对应的业绩报酬计提基准）时，超过部分管理人将按60%收取业绩报酬。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H份额：到期兑付时，当期产品投资的实际资产组合收益（扣除销售费、固定管理费、托管费等相关费用）超过2.23%（年化，即产品该份额对应的业绩报酬计提基准）时，超过部分管理人将按60%收取业绩报酬。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J份额：到期兑付时，当期产品投资的实际资产组合收益（扣除销售费、固定管理费、托管费等相关费用）超过2.13%（年化，即产品该份额对应的业绩报酬计提基准）时，超过部分管理人将按60%收取业绩报酬。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L份额：到期兑付时，当期产品投资的实际资产组合收益（扣除销售费、固定管理费、托管费等相关费用）超过2.38%（年化，即产品该份额对应的业绩报酬计提基准）时，超过部分管理人将按60%收取业绩报酬。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M份额：到期兑付时，当期产品投资的实际资产组合收益（扣除销售费、固定管理费、托管费等相关费用）超过2.28%（年化，即产品该份额对应的业绩报酬计提基准）时，超过部分管理人将按60%收取业绩报酬。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pPr>
              <w:pStyle w:val="null10"/>
              <w:spacing w:lineRule="exact" w:line="200"/>
            </w:pPr>
            <w:r>
              <w:rPr>
                <w:rFonts w:ascii="方正黑体_GBK" w:hAnsi="方正黑体_GBK" w:cs="宋体" w:eastAsia="方正黑体_GBK"/>
                <w:sz w:val="18"/>
                <w:b/>
                <w:szCs w:val="18"/>
              </w:rPr>
              <w:t>3.本理财产品所有份额的固定管理费自本理财产品成立日（含）至2025年12月31日（含）期间优惠至0.01%。</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嘉兴银行股份有限公司、江苏常熟农村商业银行股份有限公司、江苏苏州农村商业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北京农村商业银行股份有限公司、上海农村商业银行股份有限公司、广发银行股份有限公司、江苏沭阳农村商业银行股份有限公司、湖州银行股份有限公司、江苏灌云农村商业银行股份有限公司、江苏海安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1b122920"/>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6d7249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6d7249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6d72494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6d7249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6d72494b"/>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6d7249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6d7249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6d7249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6d7249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6d72494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6d7249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6d7249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6d7249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6d7249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6d7249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6d7249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6d72494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6d7249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6d7249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6d7249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6d7249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6d7249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6d7249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6d7249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6d7249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6d7249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6d7249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6d7249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6d7249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6d7249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6d72494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6d72494b"/>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南银理财珠联璧合鑫逸稳半年148期封闭式公募人民币理财产品</w:t>
      </w:r>
      <w:r>
        <w:rPr>
          <w:rFonts w:ascii="方正黑体_GBK" w:eastAsia="方正黑体_GBK" w:hint="eastAsia" w:hAnsi="方正黑体_GBK"/>
          <w:vanish w:val="0"/>
          <w:color w:val="3D3D3D"/>
          <w:kern w:val="0"/>
          <w:sz w:val="15"/>
          <w:szCs w:val="15"/>
        </w:rPr>
        <w:t>。</w:t>
      </w:r>
    </w:p>
    <w:p>
      <w:pPr>
        <w:pStyle w:val="6d7249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6d7249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6d7249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6d7249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6d72494b"/>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6d7249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6d7249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6d7249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6d7249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6d7249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6d7249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6d7249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6d7249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6d7249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6d7249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6d7249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6d72494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6d72494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6d72494b"/>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4c220a1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4c220a1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4c220a1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4c220a1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4c220a1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4c220a1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6d72494b"/>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6d72494b"/>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6d72494b"/>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1b1229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1b1229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4c220a1b"/>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1b122920"/>
        <w:keepNext w:val="0"/>
        <w:keepLines w:val="0"/>
        <w:pageBreakBefore w:val="0"/>
        <w:widowControl/>
        <w:suppressLineNumbers w:val="0"/>
        <w:suppressAutoHyphens w:val="0"/>
        <w:spacing w:line="200" w:lineRule="exact"/>
        <w:ind w:firstLineChars="200" w:firstLine="300"/>
        <w:rPr>
          <w:rStyle w:val="4c220a1b"/>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1b1229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1b1229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1b122920"/>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1b122920"/>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1b12292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1b1229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1b12292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1b1229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1b12292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1b1229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1b12292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1b1229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1b12292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1b1229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1b12292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1b1229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1b12292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1b1229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1b12292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1b1229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1b12292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1b1229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1b1229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1b1229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1b12292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1b1229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1b1229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1b1229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1b12292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1b1229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1b12292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1b1229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1b1229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1b1229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1b1229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1b1229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1b1229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1b122920"/>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3"/>
  </w:num>
  <w:num w:numId="3">
    <w:abstractNumId w:val="4"/>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0b1abc5e">
    <w:name w:val="Normal0b1abc5e"/>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c9be18d6">
    <w:name w:val="heading 1c9be18d6"/>
    <w:basedOn w:val="0b1abc5e"/>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10f2e2f">
    <w:name w:val="heading 2710f2e2f"/>
    <w:basedOn w:val="0b1abc5e"/>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c1bd8570">
    <w:name w:val="heading 3c1bd8570"/>
    <w:basedOn w:val="0b1abc5e"/>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35c63709">
    <w:name w:val="Default Paragraph Font35c63709"/>
  </w:style>
  <w:style xmlns:r="http://schemas.openxmlformats.org/officeDocument/2006/relationships" w:type="paragraph" w:styleId="5d02e1e0">
    <w:name w:val="toc 15d02e1e0"/>
    <w:basedOn w:val="0b1abc5e"/>
    <w:autoRedefine/>
    <w:next w:val="0"/>
  </w:style>
  <w:style xmlns:r="http://schemas.openxmlformats.org/officeDocument/2006/relationships" w:type="paragraph" w:styleId="b2a85426">
    <w:name w:val="toc 2b2a85426"/>
    <w:basedOn w:val="0b1abc5e"/>
    <w:autoRedefine/>
    <w:next w:val="0"/>
    <w:pPr>
      <w:ind w:left="420"/>
    </w:pPr>
  </w:style>
  <w:style xmlns:r="http://schemas.openxmlformats.org/officeDocument/2006/relationships" w:type="paragraph" w:styleId="5ca529f7">
    <w:name w:val="toc 35ca529f7"/>
    <w:basedOn w:val="0b1abc5e"/>
    <w:autoRedefine/>
    <w:next w:val="0"/>
    <w:pPr>
      <w:ind w:left="840"/>
    </w:pPr>
  </w:style>
  <w:style xmlns:r="http://schemas.openxmlformats.org/officeDocument/2006/relationships" w:type="paragraph" w:styleId="2edd227f">
    <w:name w:val="toc 42edd227f"/>
    <w:basedOn w:val="0b1abc5e"/>
    <w:autoRedefine/>
    <w:next w:val="0"/>
    <w:pPr>
      <w:ind w:left="1260"/>
    </w:pPr>
  </w:style>
  <w:style xmlns:r="http://schemas.openxmlformats.org/officeDocument/2006/relationships" w:type="paragraph" w:styleId="cc2d4afd">
    <w:name w:val="toc 5cc2d4afd"/>
    <w:basedOn w:val="0b1abc5e"/>
    <w:autoRedefine/>
    <w:next w:val="0"/>
    <w:pPr>
      <w:ind w:left="1680"/>
    </w:pPr>
  </w:style>
  <w:style xmlns:r="http://schemas.openxmlformats.org/officeDocument/2006/relationships" w:type="paragraph" w:styleId="14ed1f87">
    <w:name w:val="header14ed1f87"/>
    <w:basedOn w:val="0b1abc5e"/>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727c5ccc">
    <w:name w:val="footer727c5ccc"/>
    <w:basedOn w:val="0b1abc5e"/>
    <w:pPr>
      <w:tabs>
        <w:tab w:val="center" w:pos="4153"/>
        <w:tab w:val="right" w:pos="8307"/>
      </w:tabs>
      <w:adjustRightInd/>
      <w:snapToGrid w:val="0"/>
      <w:contextualSpacing w:val="0"/>
      <w:jc w:val="left"/>
    </w:pPr>
    <w:rPr>
      <w:sz w:val="18"/>
    </w:rPr>
  </w:style>
  <w:style xmlns:r="http://schemas.openxmlformats.org/officeDocument/2006/relationships" w:type="character" w:styleId="35772226">
    <w:name w:val="Strong35772226"/>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b122920">
    <w:name w:val="Normal1b122920"/>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0ddfbdca">
    <w:name w:val="heading 10ddfbdca"/>
    <w:basedOn w:val="1b12292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403bc4fa">
    <w:name w:val="heading 2403bc4fa"/>
    <w:basedOn w:val="1b12292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68b56cb8">
    <w:name w:val="heading 368b56cb8"/>
    <w:basedOn w:val="1b12292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2ca8c4e3">
    <w:name w:val="Default Paragraph Font2ca8c4e3"/>
  </w:style>
  <w:style xmlns:r="http://schemas.openxmlformats.org/officeDocument/2006/relationships" w:type="paragraph" w:styleId="48bf7561">
    <w:name w:val="Normal Indent48bf7561"/>
    <w:basedOn w:val="1b122920"/>
    <w:pPr>
      <w:ind w:firstLineChars="200" w:firstLine="200"/>
    </w:pPr>
  </w:style>
  <w:style xmlns:r="http://schemas.openxmlformats.org/officeDocument/2006/relationships" w:type="paragraph" w:styleId="9ec48f6e">
    <w:name w:val="toc 59ec48f6e"/>
    <w:basedOn w:val="1b122920"/>
    <w:next w:val="0"/>
    <w:pPr>
      <w:ind w:left="1680"/>
    </w:pPr>
  </w:style>
  <w:style xmlns:r="http://schemas.openxmlformats.org/officeDocument/2006/relationships" w:type="paragraph" w:styleId="0d10b841">
    <w:name w:val="toc 30d10b841"/>
    <w:basedOn w:val="1b122920"/>
    <w:next w:val="0"/>
    <w:pPr>
      <w:ind w:left="840"/>
    </w:pPr>
  </w:style>
  <w:style xmlns:r="http://schemas.openxmlformats.org/officeDocument/2006/relationships" w:type="paragraph" w:styleId="592c8510">
    <w:name w:val="footer592c8510"/>
    <w:basedOn w:val="1b122920"/>
    <w:pPr>
      <w:tabs>
        <w:tab w:val="center" w:pos="4153"/>
        <w:tab w:val="right" w:pos="8307"/>
      </w:tabs>
      <w:adjustRightInd/>
      <w:snapToGrid w:val="0"/>
      <w:contextualSpacing w:val="0"/>
      <w:jc w:val="left"/>
    </w:pPr>
    <w:rPr>
      <w:sz w:val="18"/>
    </w:rPr>
  </w:style>
  <w:style xmlns:r="http://schemas.openxmlformats.org/officeDocument/2006/relationships" w:type="paragraph" w:styleId="15ddb0c8">
    <w:name w:val="header15ddb0c8"/>
    <w:basedOn w:val="1b12292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bf190dd0">
    <w:name w:val="toc 1bf190dd0"/>
    <w:basedOn w:val="1b122920"/>
    <w:next w:val="0"/>
  </w:style>
  <w:style xmlns:r="http://schemas.openxmlformats.org/officeDocument/2006/relationships" w:type="paragraph" w:styleId="4298d5b6">
    <w:name w:val="toc 44298d5b6"/>
    <w:basedOn w:val="1b122920"/>
    <w:next w:val="0"/>
    <w:pPr>
      <w:ind w:left="1260"/>
    </w:pPr>
  </w:style>
  <w:style xmlns:r="http://schemas.openxmlformats.org/officeDocument/2006/relationships" w:type="paragraph" w:styleId="c4ddd5c3">
    <w:name w:val="toc 2c4ddd5c3"/>
    <w:basedOn w:val="1b122920"/>
    <w:next w:val="0"/>
    <w:pPr>
      <w:ind w:left="420"/>
    </w:pPr>
  </w:style>
  <w:style xmlns:r="http://schemas.openxmlformats.org/officeDocument/2006/relationships" w:type="paragraph" w:styleId="235f34b9">
    <w:name w:val="Normal (Web)235f34b9"/>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6d72494b">
    <w:name w:val="Normal6d72494b6d72494b"/>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b78a146e">
    <w:name w:val="heading 1b78a146eb78a146e"/>
    <w:basedOn w:val="6d72494b"/>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aad1fdfd">
    <w:name w:val="heading 2aad1fdfdaad1fdfd"/>
    <w:basedOn w:val="6d72494b"/>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9606e2b0">
    <w:name w:val="heading 39606e2b09606e2b0"/>
    <w:basedOn w:val="6d72494b"/>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d5b50f11">
    <w:name w:val="Default Paragraph Fontd5b50f11d5b50f11"/>
  </w:style>
  <w:style xmlns:r="http://schemas.openxmlformats.org/officeDocument/2006/relationships" w:type="paragraph" w:customStyle="1" w:styleId="5d28545f">
    <w:name w:val="引文目录15d28545f5d28545f"/>
    <w:basedOn w:val="6d72494b"/>
    <w:next w:val="0"/>
    <w:pPr>
      <w:ind w:leftChars="200" w:left="200"/>
    </w:pPr>
  </w:style>
  <w:style xmlns:r="http://schemas.openxmlformats.org/officeDocument/2006/relationships" w:type="paragraph" w:styleId="e789f7fe">
    <w:name w:val="toc 5e789f7fee789f7fe"/>
    <w:basedOn w:val="6d72494b"/>
    <w:next w:val="0"/>
    <w:pPr>
      <w:ind w:left="1680"/>
    </w:pPr>
  </w:style>
  <w:style xmlns:r="http://schemas.openxmlformats.org/officeDocument/2006/relationships" w:type="paragraph" w:styleId="4be911fa">
    <w:name w:val="toc 34be911fa4be911fa"/>
    <w:basedOn w:val="6d72494b"/>
    <w:next w:val="0"/>
    <w:pPr>
      <w:ind w:left="840"/>
    </w:pPr>
  </w:style>
  <w:style xmlns:r="http://schemas.openxmlformats.org/officeDocument/2006/relationships" w:type="paragraph" w:styleId="7efdff9a">
    <w:name w:val="footer7efdff9a7efdff9a"/>
    <w:basedOn w:val="6d72494b"/>
    <w:pPr>
      <w:tabs>
        <w:tab w:val="center" w:pos="4153"/>
        <w:tab w:val="right" w:pos="8307"/>
      </w:tabs>
      <w:adjustRightInd/>
      <w:snapToGrid w:val="0"/>
      <w:contextualSpacing w:val="0"/>
      <w:jc w:val="left"/>
    </w:pPr>
    <w:rPr>
      <w:sz w:val="18"/>
    </w:rPr>
  </w:style>
  <w:style xmlns:r="http://schemas.openxmlformats.org/officeDocument/2006/relationships" w:type="paragraph" w:styleId="36bb35fa">
    <w:name w:val="header36bb35fa36bb35fa"/>
    <w:basedOn w:val="6d72494b"/>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d7a51d1b">
    <w:name w:val="toc 1d7a51d1bd7a51d1b"/>
    <w:basedOn w:val="6d72494b"/>
    <w:next w:val="0"/>
  </w:style>
  <w:style xmlns:r="http://schemas.openxmlformats.org/officeDocument/2006/relationships" w:type="paragraph" w:styleId="f543a93a">
    <w:name w:val="toc 4f543a93af543a93a"/>
    <w:basedOn w:val="6d72494b"/>
    <w:next w:val="0"/>
    <w:pPr>
      <w:ind w:left="1260"/>
    </w:pPr>
  </w:style>
  <w:style xmlns:r="http://schemas.openxmlformats.org/officeDocument/2006/relationships" w:type="paragraph" w:styleId="ce62cedf">
    <w:name w:val="toc 2ce62cedfce62cedf"/>
    <w:basedOn w:val="6d72494b"/>
    <w:next w:val="0"/>
    <w:pPr>
      <w:ind w:left="420"/>
    </w:pPr>
  </w:style>
  <w:style xmlns:r="http://schemas.openxmlformats.org/officeDocument/2006/relationships" w:type="paragraph" w:customStyle="1" w:styleId="4c220a1b">
    <w:name w:val="列出段落14c220a1b4c220a1b"/>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